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AEB85" w14:textId="77777777" w:rsidR="00DA36E8" w:rsidRPr="008F33CE" w:rsidRDefault="00DA36E8">
      <w:pPr>
        <w:rPr>
          <w:rStyle w:val="Style1"/>
        </w:rPr>
        <w:sectPr w:rsidR="00DA36E8" w:rsidRPr="008F33CE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2257"/>
    </w:p>
    <w:p w14:paraId="2BAA4A13" w14:textId="6DCE7279" w:rsidR="00E37303" w:rsidRPr="008F33CE" w:rsidRDefault="00E37303" w:rsidP="00E37303">
      <w:r w:rsidRPr="008F33CE">
        <w:rPr>
          <w:b/>
        </w:rPr>
        <w:t>TO:</w:t>
      </w:r>
      <w:r w:rsidRPr="008F33CE">
        <w:rPr>
          <w:b/>
        </w:rPr>
        <w:tab/>
      </w:r>
      <w:r w:rsidRPr="008F33CE">
        <w:rPr>
          <w:b/>
        </w:rPr>
        <w:tab/>
      </w:r>
      <w:r w:rsidR="008F33CE" w:rsidRPr="008F33CE">
        <w:rPr>
          <w:szCs w:val="24"/>
        </w:rPr>
        <w:t>John Harrison</w:t>
      </w:r>
      <w:r w:rsidRPr="008F33CE">
        <w:t>, Attorney</w:t>
      </w:r>
    </w:p>
    <w:p w14:paraId="3EE87EF0" w14:textId="77777777" w:rsidR="00E37303" w:rsidRPr="008F33CE" w:rsidRDefault="00E37303" w:rsidP="00E37303">
      <w:pPr>
        <w:ind w:left="1440"/>
      </w:pPr>
      <w:r w:rsidRPr="008F33CE">
        <w:t>Legal Division</w:t>
      </w:r>
    </w:p>
    <w:p w14:paraId="785A9453" w14:textId="77777777" w:rsidR="00E37303" w:rsidRPr="008F33CE" w:rsidRDefault="00E37303" w:rsidP="00E37303">
      <w:pPr>
        <w:tabs>
          <w:tab w:val="left" w:pos="1170"/>
        </w:tabs>
      </w:pPr>
      <w:r w:rsidRPr="008F33CE">
        <w:tab/>
      </w:r>
      <w:r w:rsidRPr="008F33CE">
        <w:tab/>
      </w:r>
    </w:p>
    <w:p w14:paraId="45F93DDF" w14:textId="6B1B4C3A" w:rsidR="00E37303" w:rsidRPr="008F33CE" w:rsidRDefault="00E37303" w:rsidP="00E37303">
      <w:r w:rsidRPr="008F33CE">
        <w:rPr>
          <w:b/>
        </w:rPr>
        <w:t>FROM:</w:t>
      </w:r>
      <w:r w:rsidRPr="008F33CE">
        <w:rPr>
          <w:b/>
        </w:rPr>
        <w:tab/>
      </w:r>
      <w:r w:rsidR="008F33CE" w:rsidRPr="008F33CE">
        <w:rPr>
          <w:szCs w:val="24"/>
        </w:rPr>
        <w:t>James Harville</w:t>
      </w:r>
      <w:r w:rsidRPr="008F33CE">
        <w:t xml:space="preserve">, </w:t>
      </w:r>
      <w:r w:rsidR="008F33CE" w:rsidRPr="008F33CE">
        <w:t>Infrastructure Analyst</w:t>
      </w:r>
    </w:p>
    <w:p w14:paraId="05C76876" w14:textId="77777777" w:rsidR="00E37303" w:rsidRPr="008F33CE" w:rsidRDefault="00E37303" w:rsidP="00E37303">
      <w:pPr>
        <w:ind w:left="1440"/>
      </w:pPr>
      <w:r w:rsidRPr="008F33CE">
        <w:t>Infrastructure Division</w:t>
      </w:r>
    </w:p>
    <w:p w14:paraId="4DFF1F2E" w14:textId="4E4E6ADB" w:rsidR="008C469B" w:rsidRPr="008F33CE" w:rsidRDefault="008C469B" w:rsidP="008C469B">
      <w:pPr>
        <w:tabs>
          <w:tab w:val="left" w:pos="1170"/>
        </w:tabs>
        <w:spacing w:before="240"/>
      </w:pPr>
      <w:r w:rsidRPr="008F33CE">
        <w:rPr>
          <w:b/>
        </w:rPr>
        <w:t>DATE:</w:t>
      </w:r>
      <w:r w:rsidRPr="008F33CE">
        <w:rPr>
          <w:b/>
        </w:rPr>
        <w:tab/>
      </w:r>
      <w:r w:rsidRPr="008F33CE">
        <w:rPr>
          <w:b/>
        </w:rPr>
        <w:tab/>
      </w:r>
      <w:bookmarkStart w:id="1" w:name="_Hlk97897099"/>
      <w:r w:rsidR="008F33CE" w:rsidRPr="008F33CE">
        <w:rPr>
          <w:rStyle w:val="Style1"/>
        </w:rPr>
        <w:t xml:space="preserve">June </w:t>
      </w:r>
      <w:r w:rsidR="00C51A7D">
        <w:rPr>
          <w:rStyle w:val="Style1"/>
        </w:rPr>
        <w:t>30</w:t>
      </w:r>
      <w:r w:rsidR="008F33CE" w:rsidRPr="008F33CE">
        <w:rPr>
          <w:rStyle w:val="Style1"/>
        </w:rPr>
        <w:t>, 2022</w:t>
      </w:r>
      <w:bookmarkEnd w:id="1"/>
    </w:p>
    <w:bookmarkEnd w:id="0"/>
    <w:p w14:paraId="4F5BF6E9" w14:textId="77777777" w:rsidR="0028111B" w:rsidRPr="008F33CE" w:rsidRDefault="0028111B" w:rsidP="008C469B">
      <w:pPr>
        <w:tabs>
          <w:tab w:val="left" w:pos="1170"/>
        </w:tabs>
        <w:spacing w:before="240"/>
      </w:pPr>
    </w:p>
    <w:p w14:paraId="161C2243" w14:textId="206869C8" w:rsidR="009F371F" w:rsidRPr="008F33CE" w:rsidRDefault="008C469B" w:rsidP="00CB756B">
      <w:pPr>
        <w:ind w:left="1440" w:hanging="1440"/>
        <w:rPr>
          <w:i/>
        </w:rPr>
      </w:pPr>
      <w:r w:rsidRPr="008F33CE">
        <w:rPr>
          <w:b/>
        </w:rPr>
        <w:t>RE:</w:t>
      </w:r>
      <w:r w:rsidRPr="008F33CE">
        <w:rPr>
          <w:b/>
        </w:rPr>
        <w:tab/>
      </w:r>
      <w:bookmarkStart w:id="2" w:name="_Hlk97903672"/>
      <w:r w:rsidR="009F371F" w:rsidRPr="008F33CE">
        <w:rPr>
          <w:bCs/>
        </w:rPr>
        <w:t xml:space="preserve">Docket No. </w:t>
      </w:r>
      <w:r w:rsidR="008F33CE" w:rsidRPr="008F33CE">
        <w:rPr>
          <w:bCs/>
        </w:rPr>
        <w:t>53297</w:t>
      </w:r>
      <w:r w:rsidR="009F371F" w:rsidRPr="008F33CE">
        <w:t xml:space="preserve"> – </w:t>
      </w:r>
      <w:bookmarkStart w:id="3" w:name="_Hlk97894606"/>
      <w:r w:rsidR="008F33CE" w:rsidRPr="008F33CE">
        <w:rPr>
          <w:rStyle w:val="Style3"/>
        </w:rPr>
        <w:t>Application</w:t>
      </w:r>
      <w:bookmarkEnd w:id="3"/>
      <w:r w:rsidR="009F371F" w:rsidRPr="008F33CE">
        <w:rPr>
          <w:i/>
        </w:rPr>
        <w:t xml:space="preserve"> of </w:t>
      </w:r>
      <w:r w:rsidR="008F33CE">
        <w:rPr>
          <w:i/>
        </w:rPr>
        <w:t>t</w:t>
      </w:r>
      <w:r w:rsidR="008F33CE" w:rsidRPr="008F33CE">
        <w:rPr>
          <w:i/>
        </w:rPr>
        <w:t>he City of Justin</w:t>
      </w:r>
      <w:r w:rsidR="00F544D0">
        <w:rPr>
          <w:i/>
        </w:rPr>
        <w:t xml:space="preserve"> and Aqua Texas, Inc.</w:t>
      </w:r>
      <w:r w:rsidR="008738E2" w:rsidRPr="008F33CE">
        <w:rPr>
          <w:i/>
        </w:rPr>
        <w:t xml:space="preserve"> </w:t>
      </w:r>
      <w:r w:rsidR="009F371F" w:rsidRPr="008F33CE">
        <w:rPr>
          <w:i/>
        </w:rPr>
        <w:t xml:space="preserve">for Approval of a Service Area Contract Under Texas Water Code </w:t>
      </w:r>
      <w:r w:rsidR="009F371F" w:rsidRPr="008F33CE">
        <w:t>§ </w:t>
      </w:r>
      <w:r w:rsidR="009F371F" w:rsidRPr="008F33CE">
        <w:rPr>
          <w:i/>
        </w:rPr>
        <w:t>13.248 and to Amend Certificate</w:t>
      </w:r>
      <w:r w:rsidR="00CB756B" w:rsidRPr="008F33CE">
        <w:rPr>
          <w:i/>
        </w:rPr>
        <w:t>s</w:t>
      </w:r>
      <w:r w:rsidR="009F371F" w:rsidRPr="008F33CE">
        <w:rPr>
          <w:i/>
        </w:rPr>
        <w:t xml:space="preserve"> of Convenience and Necessity in </w:t>
      </w:r>
      <w:r w:rsidR="008F33CE" w:rsidRPr="008F33CE">
        <w:rPr>
          <w:i/>
          <w:iCs/>
        </w:rPr>
        <w:t>Denton</w:t>
      </w:r>
      <w:r w:rsidR="00BA1314" w:rsidRPr="008F33CE">
        <w:rPr>
          <w:i/>
          <w:iCs/>
        </w:rPr>
        <w:t xml:space="preserve"> </w:t>
      </w:r>
      <w:bookmarkStart w:id="4" w:name="_Hlk97894631"/>
      <w:r w:rsidR="008F33CE" w:rsidRPr="008F33CE">
        <w:rPr>
          <w:i/>
          <w:iCs/>
        </w:rPr>
        <w:t>County</w:t>
      </w:r>
      <w:bookmarkEnd w:id="2"/>
      <w:bookmarkEnd w:id="4"/>
    </w:p>
    <w:p w14:paraId="505B211B" w14:textId="77777777" w:rsidR="008C469B" w:rsidRDefault="0028111B" w:rsidP="009F371F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B5AD633" wp14:editId="06D82FC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B03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311EE8F" w14:textId="77777777" w:rsidR="00BA1314" w:rsidRDefault="00BA1314" w:rsidP="00BA1314">
      <w:pPr>
        <w:rPr>
          <w:strike/>
        </w:rPr>
      </w:pPr>
      <w:bookmarkStart w:id="5" w:name="_Hlk97903306"/>
      <w:bookmarkStart w:id="6" w:name="_Hlk63328382"/>
    </w:p>
    <w:p w14:paraId="71F9D769" w14:textId="63E0ADE8" w:rsidR="00BA1314" w:rsidRPr="008F33CE" w:rsidRDefault="00BA1314" w:rsidP="00BA1314">
      <w:pPr>
        <w:rPr>
          <w:bCs/>
        </w:rPr>
      </w:pPr>
      <w:bookmarkStart w:id="7" w:name="_Hlk97898030"/>
      <w:r w:rsidRPr="008F33CE">
        <w:t xml:space="preserve">On </w:t>
      </w:r>
      <w:bookmarkStart w:id="8" w:name="_Hlk97896238"/>
      <w:r w:rsidR="008F33CE" w:rsidRPr="008F33CE">
        <w:rPr>
          <w:rStyle w:val="Style1"/>
        </w:rPr>
        <w:t>March 1, 2022</w:t>
      </w:r>
      <w:bookmarkEnd w:id="8"/>
      <w:r w:rsidRPr="008F33CE">
        <w:t xml:space="preserve">, </w:t>
      </w:r>
      <w:r w:rsidR="008F33CE" w:rsidRPr="008F33CE">
        <w:t>City of Justin</w:t>
      </w:r>
      <w:r w:rsidRPr="008F33CE">
        <w:t xml:space="preserve"> (</w:t>
      </w:r>
      <w:r w:rsidR="008F33CE" w:rsidRPr="008F33CE">
        <w:t>Justin</w:t>
      </w:r>
      <w:r w:rsidRPr="008F33CE">
        <w:t>)</w:t>
      </w:r>
      <w:r w:rsidRPr="008F33CE">
        <w:rPr>
          <w:bCs/>
        </w:rPr>
        <w:t xml:space="preserve"> and </w:t>
      </w:r>
      <w:r w:rsidR="008F33CE" w:rsidRPr="008F33CE">
        <w:t>Aqua Texas, Inc.</w:t>
      </w:r>
      <w:r w:rsidRPr="008F33CE">
        <w:rPr>
          <w:bCs/>
        </w:rPr>
        <w:t xml:space="preserve"> </w:t>
      </w:r>
      <w:r w:rsidRPr="008F33CE">
        <w:t>(</w:t>
      </w:r>
      <w:r w:rsidR="008F33CE" w:rsidRPr="008F33CE">
        <w:t>Aqua Texas</w:t>
      </w:r>
      <w:r w:rsidRPr="008F33CE">
        <w:t>)</w:t>
      </w:r>
      <w:r w:rsidRPr="008F33CE">
        <w:rPr>
          <w:bCs/>
        </w:rPr>
        <w:t xml:space="preserve"> (collectively, </w:t>
      </w:r>
      <w:r w:rsidR="008F33CE" w:rsidRPr="008F33CE">
        <w:rPr>
          <w:bCs/>
        </w:rPr>
        <w:t>Applicants</w:t>
      </w:r>
      <w:r w:rsidRPr="008F33CE">
        <w:rPr>
          <w:bCs/>
        </w:rPr>
        <w:t xml:space="preserve">) filed </w:t>
      </w:r>
      <w:bookmarkStart w:id="9" w:name="_Hlk97895692"/>
      <w:r w:rsidR="008F33CE" w:rsidRPr="008F33CE">
        <w:t>an application</w:t>
      </w:r>
      <w:r w:rsidRPr="008F33CE">
        <w:rPr>
          <w:bCs/>
        </w:rPr>
        <w:t xml:space="preserve"> </w:t>
      </w:r>
      <w:bookmarkEnd w:id="9"/>
      <w:r w:rsidRPr="008F33CE">
        <w:rPr>
          <w:bCs/>
        </w:rPr>
        <w:t>for approval of a service area contract under Texas Water Code (TWC) § 13.248</w:t>
      </w:r>
      <w:r w:rsidRPr="008F33CE">
        <w:t xml:space="preserve"> and to amend </w:t>
      </w:r>
      <w:r w:rsidR="008F33CE" w:rsidRPr="008F33CE">
        <w:t>Justin</w:t>
      </w:r>
      <w:r w:rsidRPr="008F33CE">
        <w:t xml:space="preserve">’s </w:t>
      </w:r>
      <w:r w:rsidR="008F33CE" w:rsidRPr="008F33CE">
        <w:t>water</w:t>
      </w:r>
      <w:r w:rsidRPr="008F33CE">
        <w:t xml:space="preserve"> Certificate of Convenience and Necessity (CCN) No. </w:t>
      </w:r>
      <w:r w:rsidR="008F33CE" w:rsidRPr="008F33CE">
        <w:t>10167</w:t>
      </w:r>
      <w:r w:rsidRPr="008F33CE">
        <w:t xml:space="preserve"> and </w:t>
      </w:r>
      <w:r w:rsidR="008F33CE" w:rsidRPr="008F33CE">
        <w:t>Aqua Texas</w:t>
      </w:r>
      <w:r w:rsidRPr="008F33CE">
        <w:t xml:space="preserve">’s </w:t>
      </w:r>
      <w:r w:rsidR="008F33CE" w:rsidRPr="008F33CE">
        <w:t>water</w:t>
      </w:r>
      <w:r w:rsidRPr="008F33CE">
        <w:t xml:space="preserve"> CCN No. </w:t>
      </w:r>
      <w:r w:rsidR="008F33CE" w:rsidRPr="008F33CE">
        <w:t>13201</w:t>
      </w:r>
      <w:r w:rsidRPr="008F33CE">
        <w:t xml:space="preserve"> </w:t>
      </w:r>
      <w:r w:rsidRPr="008F33CE">
        <w:rPr>
          <w:bCs/>
        </w:rPr>
        <w:t xml:space="preserve">in </w:t>
      </w:r>
      <w:r w:rsidR="008F33CE" w:rsidRPr="008F33CE">
        <w:t>Denton</w:t>
      </w:r>
      <w:r w:rsidRPr="008F33CE">
        <w:rPr>
          <w:bCs/>
        </w:rPr>
        <w:t xml:space="preserve"> </w:t>
      </w:r>
      <w:r w:rsidR="008F33CE" w:rsidRPr="008F33CE">
        <w:t>County</w:t>
      </w:r>
      <w:r w:rsidRPr="008F33CE">
        <w:rPr>
          <w:bCs/>
        </w:rPr>
        <w:t xml:space="preserve">, Texas. The </w:t>
      </w:r>
      <w:r w:rsidR="008F33CE" w:rsidRPr="008F33CE">
        <w:rPr>
          <w:bCs/>
        </w:rPr>
        <w:t>Applicants</w:t>
      </w:r>
      <w:r w:rsidRPr="008F33CE">
        <w:rPr>
          <w:bCs/>
        </w:rPr>
        <w:t>’ TWC § 13.248 service area contract is being reviewed in accordance with 16 Texas Administrative Code (TAC) § 24.253.</w:t>
      </w:r>
    </w:p>
    <w:bookmarkEnd w:id="5"/>
    <w:bookmarkEnd w:id="7"/>
    <w:p w14:paraId="6BA86175" w14:textId="3AE9EE3C" w:rsidR="002B57CB" w:rsidRPr="002B57CB" w:rsidRDefault="00AC0CE4" w:rsidP="00AC0CE4">
      <w:pPr>
        <w:spacing w:before="240"/>
      </w:pPr>
      <w:r>
        <w:t xml:space="preserve">Based on the mapping review by </w:t>
      </w:r>
      <w:bookmarkStart w:id="10" w:name="_Hlk97907535"/>
      <w:sdt>
        <w:sdtPr>
          <w:rPr>
            <w:rStyle w:val="Style4"/>
          </w:rPr>
          <w:id w:val="-587453430"/>
          <w:placeholder>
            <w:docPart w:val="E7E337CE5F614FFF87FA3250D8D04098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C045E8">
            <w:rPr>
              <w:rStyle w:val="Style4"/>
            </w:rPr>
            <w:t>Hank Journeay</w:t>
          </w:r>
        </w:sdtContent>
      </w:sdt>
      <w:bookmarkEnd w:id="10"/>
      <w:r w:rsidRPr="00094623">
        <w:t>, Infrastructure Division</w:t>
      </w:r>
      <w:r>
        <w:t>:</w:t>
      </w:r>
      <w:r w:rsidRPr="00094623">
        <w:t xml:space="preserve"> </w:t>
      </w:r>
      <w:r w:rsidR="002B57CB">
        <w:br/>
      </w:r>
    </w:p>
    <w:bookmarkEnd w:id="6"/>
    <w:p w14:paraId="083A495B" w14:textId="0DD1D912" w:rsidR="00C045E8" w:rsidRDefault="00C045E8" w:rsidP="00C045E8">
      <w:r w:rsidRPr="00262A8E">
        <w:t xml:space="preserve">The requested area includes </w:t>
      </w:r>
      <w:r>
        <w:t>0 customer connections and 9.7 acres of transferred area from Aqua Texas (CCN No. 13201) to Justin (CCN No. 10167).</w:t>
      </w:r>
    </w:p>
    <w:p w14:paraId="3F1CE3C7" w14:textId="77777777" w:rsidR="00C045E8" w:rsidRDefault="00C045E8" w:rsidP="00C045E8"/>
    <w:p w14:paraId="79C4E5E3" w14:textId="17AF9A0E" w:rsidR="00DA51F7" w:rsidRDefault="00C045E8" w:rsidP="00C045E8">
      <w:r>
        <w:t>The petition proposes the subtraction of approximately 9.7 acres from CCN No. 13201 and the addition of approximately 9.7 acres to CCN No. 10167.</w:t>
      </w:r>
    </w:p>
    <w:p w14:paraId="46B5C082" w14:textId="77777777" w:rsidR="00C045E8" w:rsidRDefault="00C045E8" w:rsidP="00C045E8"/>
    <w:p w14:paraId="11B43ED0" w14:textId="7F532852" w:rsidR="004E3AAE" w:rsidRPr="00C045E8" w:rsidRDefault="0078492E" w:rsidP="00D62689">
      <w:r w:rsidRPr="00C045E8">
        <w:t xml:space="preserve">Individual </w:t>
      </w:r>
      <w:r w:rsidR="004E3AAE" w:rsidRPr="00C045E8">
        <w:t xml:space="preserve">Notice was not required for this </w:t>
      </w:r>
      <w:bookmarkStart w:id="11" w:name="_Hlk97895732"/>
      <w:r w:rsidR="00C045E8" w:rsidRPr="00C045E8">
        <w:t>application</w:t>
      </w:r>
      <w:bookmarkEnd w:id="11"/>
      <w:r w:rsidR="00BA1314" w:rsidRPr="00C045E8">
        <w:t xml:space="preserve"> </w:t>
      </w:r>
      <w:r w:rsidR="004E3AAE" w:rsidRPr="00C045E8">
        <w:t>because there are no affected customers in the area subject to the transfer.</w:t>
      </w:r>
      <w:r w:rsidRPr="00C045E8">
        <w:t xml:space="preserve"> </w:t>
      </w:r>
    </w:p>
    <w:p w14:paraId="39358292" w14:textId="77777777" w:rsidR="004E3AAE" w:rsidRPr="00C045E8" w:rsidRDefault="004E3AAE" w:rsidP="00D62689"/>
    <w:p w14:paraId="54DEDF86" w14:textId="4E5501D7" w:rsidR="0078492E" w:rsidRPr="00C045E8" w:rsidRDefault="0078492E" w:rsidP="00D62689">
      <w:r w:rsidRPr="00C045E8">
        <w:t xml:space="preserve">The </w:t>
      </w:r>
      <w:bookmarkStart w:id="12" w:name="_Hlk97894841"/>
      <w:bookmarkStart w:id="13" w:name="_Hlk97895439"/>
      <w:r w:rsidR="00C045E8" w:rsidRPr="00C045E8">
        <w:rPr>
          <w:rStyle w:val="Style1"/>
        </w:rPr>
        <w:t>Applicants</w:t>
      </w:r>
      <w:bookmarkEnd w:id="12"/>
      <w:bookmarkEnd w:id="13"/>
      <w:r w:rsidR="00BA1314" w:rsidRPr="00C045E8">
        <w:rPr>
          <w:bCs/>
        </w:rPr>
        <w:t xml:space="preserve"> </w:t>
      </w:r>
      <w:r w:rsidRPr="00C045E8">
        <w:t xml:space="preserve">submitted documentation to satisfy the notice requirements under 16 TAC § 24.253(c).  </w:t>
      </w:r>
    </w:p>
    <w:p w14:paraId="0531F246" w14:textId="77777777" w:rsidR="0078492E" w:rsidRPr="00C045E8" w:rsidRDefault="0078492E" w:rsidP="00D62689"/>
    <w:p w14:paraId="68280BB1" w14:textId="2D118542" w:rsidR="004E3AAE" w:rsidRPr="00C045E8" w:rsidRDefault="004E3AAE" w:rsidP="00D62689">
      <w:r w:rsidRPr="00C045E8">
        <w:t xml:space="preserve">The </w:t>
      </w:r>
      <w:r w:rsidR="00C045E8" w:rsidRPr="00C045E8">
        <w:t>application</w:t>
      </w:r>
      <w:r w:rsidR="000B5F1E" w:rsidRPr="00C045E8">
        <w:t xml:space="preserve"> </w:t>
      </w:r>
      <w:r w:rsidRPr="00C045E8">
        <w:t xml:space="preserve">meets all </w:t>
      </w:r>
      <w:r w:rsidR="0078492E" w:rsidRPr="00C045E8">
        <w:t xml:space="preserve">applicable </w:t>
      </w:r>
      <w:r w:rsidRPr="00C045E8">
        <w:t xml:space="preserve">statutory requirements of TWC Chapter 13 and 16 </w:t>
      </w:r>
      <w:r w:rsidR="0078492E" w:rsidRPr="00C045E8">
        <w:t>TAC</w:t>
      </w:r>
      <w:r w:rsidRPr="00C045E8">
        <w:t xml:space="preserve"> Chapter 24 rules and regulations.</w:t>
      </w:r>
      <w:r w:rsidR="00F614D5" w:rsidRPr="00C045E8">
        <w:t xml:space="preserve"> </w:t>
      </w:r>
      <w:r w:rsidR="0078492E" w:rsidRPr="00C045E8">
        <w:t xml:space="preserve">Therefore, </w:t>
      </w:r>
      <w:r w:rsidR="00F614D5" w:rsidRPr="00C045E8">
        <w:t>I</w:t>
      </w:r>
      <w:r w:rsidRPr="00C045E8">
        <w:t xml:space="preserve"> recommend</w:t>
      </w:r>
      <w:r w:rsidR="00F614D5" w:rsidRPr="00C045E8">
        <w:t xml:space="preserve"> </w:t>
      </w:r>
      <w:r w:rsidRPr="00C045E8">
        <w:t xml:space="preserve">approval of the </w:t>
      </w:r>
      <w:r w:rsidR="00C045E8" w:rsidRPr="00C045E8">
        <w:t>application</w:t>
      </w:r>
      <w:r w:rsidRPr="00C045E8">
        <w:t xml:space="preserve">.  </w:t>
      </w:r>
    </w:p>
    <w:p w14:paraId="63558234" w14:textId="77777777" w:rsidR="004E3AAE" w:rsidRDefault="004E3AAE" w:rsidP="00D62689"/>
    <w:p w14:paraId="6270FD39" w14:textId="193CFEE3" w:rsidR="004E3AAE" w:rsidRDefault="004E3AAE" w:rsidP="00D62689">
      <w:r>
        <w:t xml:space="preserve">The </w:t>
      </w:r>
      <w:r w:rsidR="00C045E8">
        <w:rPr>
          <w:rStyle w:val="Style1"/>
        </w:rPr>
        <w:t>Applicants</w:t>
      </w:r>
      <w:r w:rsidR="00BA1314">
        <w:rPr>
          <w:bCs/>
        </w:rPr>
        <w:t xml:space="preserve"> </w:t>
      </w:r>
      <w:r>
        <w:t xml:space="preserve">consented to the attached map and certificates on </w:t>
      </w:r>
      <w:r w:rsidR="002B57CB" w:rsidRPr="002B57CB">
        <w:rPr>
          <w:rStyle w:val="Style1"/>
        </w:rPr>
        <w:t>June 8, 2022</w:t>
      </w:r>
      <w:r>
        <w:t xml:space="preserve"> and </w:t>
      </w:r>
      <w:r w:rsidR="002B57CB">
        <w:rPr>
          <w:rStyle w:val="Style1"/>
        </w:rPr>
        <w:t>June 16, 2022</w:t>
      </w:r>
      <w:r>
        <w:t>.</w:t>
      </w:r>
    </w:p>
    <w:p w14:paraId="23AF68F9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F739" w14:textId="77777777" w:rsidR="00E16884" w:rsidRDefault="00E16884">
      <w:r>
        <w:separator/>
      </w:r>
    </w:p>
  </w:endnote>
  <w:endnote w:type="continuationSeparator" w:id="0">
    <w:p w14:paraId="6242F484" w14:textId="77777777" w:rsidR="00E16884" w:rsidRDefault="00E1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28021" w14:textId="77777777" w:rsidR="00E16884" w:rsidRDefault="00E16884">
      <w:r>
        <w:separator/>
      </w:r>
    </w:p>
  </w:footnote>
  <w:footnote w:type="continuationSeparator" w:id="0">
    <w:p w14:paraId="132DEC91" w14:textId="77777777" w:rsidR="00E16884" w:rsidRDefault="00E1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38B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6D9ACA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C088C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339E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BE"/>
    <w:rsid w:val="000B5F1E"/>
    <w:rsid w:val="001E27D1"/>
    <w:rsid w:val="001F0137"/>
    <w:rsid w:val="00221E4D"/>
    <w:rsid w:val="0028111B"/>
    <w:rsid w:val="002B57CB"/>
    <w:rsid w:val="003155A7"/>
    <w:rsid w:val="00357B4C"/>
    <w:rsid w:val="00367B9C"/>
    <w:rsid w:val="00391167"/>
    <w:rsid w:val="003C3FB4"/>
    <w:rsid w:val="004249AC"/>
    <w:rsid w:val="004743B7"/>
    <w:rsid w:val="004E3AAE"/>
    <w:rsid w:val="00517196"/>
    <w:rsid w:val="0056520A"/>
    <w:rsid w:val="00582D34"/>
    <w:rsid w:val="00621518"/>
    <w:rsid w:val="00665622"/>
    <w:rsid w:val="0078492E"/>
    <w:rsid w:val="007E4EE0"/>
    <w:rsid w:val="008262FF"/>
    <w:rsid w:val="008506A2"/>
    <w:rsid w:val="00853676"/>
    <w:rsid w:val="008738E2"/>
    <w:rsid w:val="008C469B"/>
    <w:rsid w:val="008F33CE"/>
    <w:rsid w:val="00906F9A"/>
    <w:rsid w:val="0091083F"/>
    <w:rsid w:val="009E5222"/>
    <w:rsid w:val="009F23BE"/>
    <w:rsid w:val="009F371F"/>
    <w:rsid w:val="00A7691E"/>
    <w:rsid w:val="00AC0CE4"/>
    <w:rsid w:val="00AD60D0"/>
    <w:rsid w:val="00AF3375"/>
    <w:rsid w:val="00B334F8"/>
    <w:rsid w:val="00B56DD2"/>
    <w:rsid w:val="00BA1314"/>
    <w:rsid w:val="00C045E8"/>
    <w:rsid w:val="00C51A7D"/>
    <w:rsid w:val="00CB756B"/>
    <w:rsid w:val="00CD3008"/>
    <w:rsid w:val="00D2540B"/>
    <w:rsid w:val="00D62689"/>
    <w:rsid w:val="00D90279"/>
    <w:rsid w:val="00DA36E8"/>
    <w:rsid w:val="00DA51F7"/>
    <w:rsid w:val="00E16884"/>
    <w:rsid w:val="00E37303"/>
    <w:rsid w:val="00EA5690"/>
    <w:rsid w:val="00F356B1"/>
    <w:rsid w:val="00F544D0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77C72"/>
  <w15:chartTrackingRefBased/>
  <w15:docId w15:val="{DA1FADE3-4348-4C35-B31C-ED734B0B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B9C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  <w:style w:type="character" w:customStyle="1" w:styleId="Style1">
    <w:name w:val="Style1"/>
    <w:basedOn w:val="DefaultParagraphFont"/>
    <w:uiPriority w:val="1"/>
    <w:rsid w:val="003C3FB4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A1314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BA1314"/>
    <w:rPr>
      <w:color w:val="808080"/>
    </w:rPr>
  </w:style>
  <w:style w:type="character" w:customStyle="1" w:styleId="Style4">
    <w:name w:val="Style4"/>
    <w:basedOn w:val="DefaultParagraphFont"/>
    <w:uiPriority w:val="1"/>
    <w:rsid w:val="00AC0CE4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13.248%20final%20memo%20(updated%205-2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7E337CE5F614FFF87FA3250D8D04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327F5-20B7-4717-970E-CC58E5FE507D}"/>
      </w:docPartPr>
      <w:docPartBody>
        <w:p w:rsidR="00F163B9" w:rsidRDefault="00F163B9">
          <w:pPr>
            <w:pStyle w:val="E7E337CE5F614FFF87FA3250D8D04098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B9"/>
    <w:rsid w:val="00AA72B6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7E337CE5F614FFF87FA3250D8D04098">
    <w:name w:val="E7E337CE5F614FFF87FA3250D8D040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13.248 final memo (updated 5-2-2022)</Template>
  <TotalTime>4</TotalTime>
  <Pages>1</Pages>
  <Words>269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James Harville</cp:lastModifiedBy>
  <cp:revision>3</cp:revision>
  <cp:lastPrinted>2014-10-31T15:06:00Z</cp:lastPrinted>
  <dcterms:created xsi:type="dcterms:W3CDTF">2022-06-23T18:31:00Z</dcterms:created>
  <dcterms:modified xsi:type="dcterms:W3CDTF">2022-06-23T18:39:00Z</dcterms:modified>
</cp:coreProperties>
</file>